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1"/>
        <w:tblW w:w="5000" w:type="pct"/>
        <w:tblLook w:val="04A0" w:firstRow="1" w:lastRow="0" w:firstColumn="1" w:lastColumn="0" w:noHBand="0" w:noVBand="1"/>
      </w:tblPr>
      <w:tblGrid>
        <w:gridCol w:w="2568"/>
        <w:gridCol w:w="759"/>
        <w:gridCol w:w="1487"/>
        <w:gridCol w:w="23"/>
        <w:gridCol w:w="1820"/>
        <w:gridCol w:w="2971"/>
      </w:tblGrid>
      <w:tr w:rsidR="00645798" w:rsidRPr="00ED70FA" w14:paraId="726FDE42" w14:textId="77777777" w:rsidTr="00ED70FA">
        <w:trPr>
          <w:trHeight w:val="283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2AEA1D39" w14:textId="77777777" w:rsidR="00645798" w:rsidRPr="00ED70FA" w:rsidRDefault="00645798" w:rsidP="00ED70FA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bookmarkStart w:id="0" w:name="_Hlk209089609"/>
            <w:r w:rsidRPr="00ED70FA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Tutor Feedback Form</w:t>
            </w:r>
          </w:p>
        </w:tc>
      </w:tr>
      <w:tr w:rsidR="00645798" w:rsidRPr="00ED70FA" w14:paraId="3D8C15B6" w14:textId="77777777" w:rsidTr="00722C12">
        <w:trPr>
          <w:trHeight w:val="340"/>
        </w:trPr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AE7FEA" w14:textId="77777777" w:rsidR="00645798" w:rsidRPr="00ED70FA" w:rsidRDefault="00645798" w:rsidP="00ED70FA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ED70FA">
              <w:rPr>
                <w:rFonts w:ascii="Lato" w:hAnsi="Lato"/>
                <w:b/>
                <w:bCs/>
                <w:sz w:val="20"/>
                <w:szCs w:val="20"/>
              </w:rPr>
              <w:t>Course</w:t>
            </w:r>
          </w:p>
        </w:tc>
        <w:tc>
          <w:tcPr>
            <w:tcW w:w="3666" w:type="pct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96E0A40" w14:textId="15F5FBA1" w:rsidR="00645798" w:rsidRPr="00ED70FA" w:rsidRDefault="00645798" w:rsidP="00ED70FA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ED70FA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T Level Foundation Course in Digital</w:t>
            </w:r>
          </w:p>
        </w:tc>
      </w:tr>
      <w:tr w:rsidR="00645798" w:rsidRPr="00ED70FA" w14:paraId="3C378A26" w14:textId="77777777" w:rsidTr="00722C12">
        <w:trPr>
          <w:trHeight w:val="340"/>
        </w:trPr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229C680" w14:textId="77777777" w:rsidR="00645798" w:rsidRPr="00ED70FA" w:rsidRDefault="00645798" w:rsidP="00ED70FA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ED70FA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Outcome</w:t>
            </w:r>
          </w:p>
        </w:tc>
        <w:tc>
          <w:tcPr>
            <w:tcW w:w="3666" w:type="pct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7B0FF1B" w14:textId="487C5F9D" w:rsidR="00645798" w:rsidRPr="00ED70FA" w:rsidRDefault="00645798" w:rsidP="00ED70FA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ED70FA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O3: Apply coding skills to produce a digital project output</w:t>
            </w:r>
          </w:p>
        </w:tc>
      </w:tr>
      <w:tr w:rsidR="00645798" w:rsidRPr="00ED70FA" w14:paraId="10CCDAE7" w14:textId="77777777" w:rsidTr="00722C12">
        <w:trPr>
          <w:trHeight w:val="340"/>
        </w:trPr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9BB9764" w14:textId="77777777" w:rsidR="00645798" w:rsidRPr="00ED70FA" w:rsidRDefault="00645798" w:rsidP="00ED70FA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ED70FA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Student name</w:t>
            </w:r>
          </w:p>
        </w:tc>
        <w:tc>
          <w:tcPr>
            <w:tcW w:w="3666" w:type="pct"/>
            <w:gridSpan w:val="5"/>
            <w:vAlign w:val="center"/>
          </w:tcPr>
          <w:p w14:paraId="6CABAB05" w14:textId="77777777" w:rsidR="00645798" w:rsidRPr="00ED70FA" w:rsidRDefault="00645798" w:rsidP="00ED70FA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645798" w:rsidRPr="00ED70FA" w14:paraId="1023438D" w14:textId="77777777" w:rsidTr="00722C12">
        <w:trPr>
          <w:trHeight w:val="340"/>
        </w:trPr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DF67B9B" w14:textId="77777777" w:rsidR="00645798" w:rsidRPr="00ED70FA" w:rsidRDefault="00645798" w:rsidP="00ED70FA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ED70FA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Date</w:t>
            </w:r>
          </w:p>
        </w:tc>
        <w:tc>
          <w:tcPr>
            <w:tcW w:w="3666" w:type="pct"/>
            <w:gridSpan w:val="5"/>
            <w:vAlign w:val="center"/>
          </w:tcPr>
          <w:p w14:paraId="13F098D1" w14:textId="77777777" w:rsidR="00645798" w:rsidRPr="00ED70FA" w:rsidRDefault="00645798" w:rsidP="00ED70FA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645798" w:rsidRPr="00ED70FA" w14:paraId="2D2C973D" w14:textId="77777777" w:rsidTr="00722C12">
        <w:trPr>
          <w:trHeight w:val="340"/>
        </w:trPr>
        <w:tc>
          <w:tcPr>
            <w:tcW w:w="133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E31F7C" w14:textId="77777777" w:rsidR="00645798" w:rsidRPr="00ED70FA" w:rsidRDefault="00645798" w:rsidP="00ED70FA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ED70FA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Assessment activity</w:t>
            </w:r>
          </w:p>
        </w:tc>
        <w:tc>
          <w:tcPr>
            <w:tcW w:w="3666" w:type="pct"/>
            <w:gridSpan w:val="5"/>
            <w:vAlign w:val="center"/>
          </w:tcPr>
          <w:p w14:paraId="2B3BB8C8" w14:textId="77777777" w:rsidR="00645798" w:rsidRPr="00ED70FA" w:rsidRDefault="00645798" w:rsidP="00ED70FA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645798" w:rsidRPr="00ED70FA" w14:paraId="485043F8" w14:textId="77777777" w:rsidTr="00020E91">
        <w:trPr>
          <w:trHeight w:val="283"/>
        </w:trPr>
        <w:tc>
          <w:tcPr>
            <w:tcW w:w="2500" w:type="pct"/>
            <w:gridSpan w:val="3"/>
            <w:shd w:val="clear" w:color="auto" w:fill="01A1DF"/>
            <w:vAlign w:val="center"/>
          </w:tcPr>
          <w:p w14:paraId="22B2DD0C" w14:textId="3F0FC838" w:rsidR="00645798" w:rsidRPr="00B06CA1" w:rsidRDefault="00645798" w:rsidP="00ED70FA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B06CA1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Knowledge </w:t>
            </w:r>
            <w:r w:rsidR="00ED70FA" w:rsidRPr="00B06CA1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s</w:t>
            </w:r>
            <w:r w:rsidRPr="00B06CA1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tatements</w:t>
            </w:r>
          </w:p>
        </w:tc>
        <w:tc>
          <w:tcPr>
            <w:tcW w:w="2500" w:type="pct"/>
            <w:gridSpan w:val="3"/>
            <w:shd w:val="clear" w:color="auto" w:fill="01A1DF"/>
            <w:vAlign w:val="center"/>
          </w:tcPr>
          <w:p w14:paraId="42D6DFB0" w14:textId="780ECD25" w:rsidR="00645798" w:rsidRPr="00B06CA1" w:rsidRDefault="00645798" w:rsidP="00ED70FA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B06CA1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Tutor </w:t>
            </w:r>
            <w:r w:rsidR="00ED70FA" w:rsidRPr="00B06CA1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c</w:t>
            </w:r>
            <w:r w:rsidRPr="00B06CA1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omments</w:t>
            </w:r>
          </w:p>
        </w:tc>
      </w:tr>
      <w:tr w:rsidR="00645798" w:rsidRPr="00ED70FA" w14:paraId="6F93E59F" w14:textId="77777777" w:rsidTr="00ED70FA">
        <w:trPr>
          <w:trHeight w:val="283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4A4C638D" w14:textId="666CF33C" w:rsidR="00645798" w:rsidRPr="00ED70FA" w:rsidRDefault="00645798" w:rsidP="00ED70FA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ED70FA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O3 Knowledge Topic 1: Programming</w:t>
            </w:r>
          </w:p>
        </w:tc>
      </w:tr>
      <w:tr w:rsidR="00645798" w:rsidRPr="00ED70FA" w14:paraId="38E17441" w14:textId="77777777" w:rsidTr="00722C12">
        <w:trPr>
          <w:trHeight w:val="567"/>
        </w:trPr>
        <w:tc>
          <w:tcPr>
            <w:tcW w:w="2512" w:type="pct"/>
            <w:gridSpan w:val="4"/>
            <w:vAlign w:val="center"/>
          </w:tcPr>
          <w:p w14:paraId="17DCF6F5" w14:textId="77777777" w:rsidR="00645798" w:rsidRPr="00ED70FA" w:rsidRDefault="00645798" w:rsidP="00ED70FA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ED70FA">
              <w:rPr>
                <w:rFonts w:ascii="Lato" w:hAnsi="Lato"/>
                <w:b/>
                <w:bCs/>
                <w:sz w:val="20"/>
                <w:szCs w:val="20"/>
              </w:rPr>
              <w:t xml:space="preserve">K1 </w:t>
            </w:r>
            <w:r w:rsidRPr="00ED70FA">
              <w:rPr>
                <w:rFonts w:ascii="Lato" w:hAnsi="Lato"/>
                <w:sz w:val="20"/>
                <w:szCs w:val="20"/>
              </w:rPr>
              <w:t>Algorithms: use, interpretation and creation</w:t>
            </w:r>
          </w:p>
        </w:tc>
        <w:tc>
          <w:tcPr>
            <w:tcW w:w="2488" w:type="pct"/>
            <w:gridSpan w:val="2"/>
            <w:vAlign w:val="center"/>
          </w:tcPr>
          <w:p w14:paraId="12FAC197" w14:textId="77777777" w:rsidR="00645798" w:rsidRPr="00ED70FA" w:rsidRDefault="00645798" w:rsidP="00ED70FA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45798" w:rsidRPr="00ED70FA" w14:paraId="78CE122A" w14:textId="77777777" w:rsidTr="00722C12">
        <w:trPr>
          <w:trHeight w:val="567"/>
        </w:trPr>
        <w:tc>
          <w:tcPr>
            <w:tcW w:w="2512" w:type="pct"/>
            <w:gridSpan w:val="4"/>
            <w:vAlign w:val="center"/>
          </w:tcPr>
          <w:p w14:paraId="3C35B682" w14:textId="77777777" w:rsidR="00645798" w:rsidRPr="00ED70FA" w:rsidRDefault="00645798" w:rsidP="00ED70FA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ED70FA">
              <w:rPr>
                <w:rFonts w:ascii="Lato" w:hAnsi="Lato"/>
                <w:b/>
                <w:bCs/>
                <w:sz w:val="20"/>
                <w:szCs w:val="20"/>
              </w:rPr>
              <w:t xml:space="preserve">K2 </w:t>
            </w:r>
            <w:r w:rsidRPr="00ED70FA">
              <w:rPr>
                <w:rFonts w:ascii="Lato" w:hAnsi="Lato"/>
                <w:sz w:val="20"/>
                <w:szCs w:val="20"/>
              </w:rPr>
              <w:t>Program code and constructs: coding logic, data types, structures, input/output and operators and subprograms</w:t>
            </w:r>
          </w:p>
        </w:tc>
        <w:tc>
          <w:tcPr>
            <w:tcW w:w="2488" w:type="pct"/>
            <w:gridSpan w:val="2"/>
            <w:vAlign w:val="center"/>
          </w:tcPr>
          <w:p w14:paraId="73A76B58" w14:textId="77777777" w:rsidR="00645798" w:rsidRPr="00ED70FA" w:rsidRDefault="00645798" w:rsidP="00ED70FA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45798" w:rsidRPr="00ED70FA" w14:paraId="3187B955" w14:textId="77777777" w:rsidTr="00722C12">
        <w:trPr>
          <w:trHeight w:val="567"/>
        </w:trPr>
        <w:tc>
          <w:tcPr>
            <w:tcW w:w="2512" w:type="pct"/>
            <w:gridSpan w:val="4"/>
            <w:vAlign w:val="center"/>
          </w:tcPr>
          <w:p w14:paraId="149BD790" w14:textId="77777777" w:rsidR="00645798" w:rsidRPr="00ED70FA" w:rsidRDefault="00645798" w:rsidP="00ED70FA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ED70FA">
              <w:rPr>
                <w:rFonts w:ascii="Lato" w:hAnsi="Lato"/>
                <w:b/>
                <w:bCs/>
                <w:sz w:val="20"/>
                <w:szCs w:val="20"/>
              </w:rPr>
              <w:t>K3</w:t>
            </w:r>
            <w:r w:rsidRPr="00ED70FA">
              <w:rPr>
                <w:rFonts w:ascii="Lato" w:hAnsi="Lato"/>
                <w:sz w:val="20"/>
                <w:szCs w:val="20"/>
              </w:rPr>
              <w:t xml:space="preserve"> Programming languages: text and graphical based and suitability</w:t>
            </w:r>
          </w:p>
        </w:tc>
        <w:tc>
          <w:tcPr>
            <w:tcW w:w="2488" w:type="pct"/>
            <w:gridSpan w:val="2"/>
            <w:vAlign w:val="center"/>
          </w:tcPr>
          <w:p w14:paraId="39A95DFE" w14:textId="77777777" w:rsidR="00645798" w:rsidRPr="00ED70FA" w:rsidRDefault="00645798" w:rsidP="00ED70FA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45798" w:rsidRPr="00ED70FA" w14:paraId="606763FF" w14:textId="77777777" w:rsidTr="00722C12">
        <w:trPr>
          <w:trHeight w:val="567"/>
        </w:trPr>
        <w:tc>
          <w:tcPr>
            <w:tcW w:w="2512" w:type="pct"/>
            <w:gridSpan w:val="4"/>
            <w:vAlign w:val="center"/>
          </w:tcPr>
          <w:p w14:paraId="3EDDC679" w14:textId="77777777" w:rsidR="00645798" w:rsidRPr="00ED70FA" w:rsidRDefault="00645798" w:rsidP="00ED70FA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ED70FA">
              <w:rPr>
                <w:rFonts w:ascii="Lato" w:hAnsi="Lato"/>
                <w:b/>
                <w:bCs/>
                <w:sz w:val="20"/>
                <w:szCs w:val="20"/>
              </w:rPr>
              <w:t>K4</w:t>
            </w:r>
            <w:r w:rsidRPr="00ED70FA">
              <w:rPr>
                <w:rFonts w:ascii="Lato" w:hAnsi="Lato"/>
                <w:sz w:val="20"/>
                <w:szCs w:val="20"/>
              </w:rPr>
              <w:t xml:space="preserve"> Requirements: definition and design thinking</w:t>
            </w:r>
          </w:p>
        </w:tc>
        <w:tc>
          <w:tcPr>
            <w:tcW w:w="2488" w:type="pct"/>
            <w:gridSpan w:val="2"/>
            <w:vAlign w:val="center"/>
          </w:tcPr>
          <w:p w14:paraId="5D13EC91" w14:textId="77777777" w:rsidR="00645798" w:rsidRPr="00ED70FA" w:rsidRDefault="00645798" w:rsidP="00ED70FA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45798" w:rsidRPr="00ED70FA" w14:paraId="7363C416" w14:textId="77777777" w:rsidTr="00ED70FA">
        <w:trPr>
          <w:trHeight w:val="283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797407FF" w14:textId="7CBC1F88" w:rsidR="00645798" w:rsidRPr="00ED70FA" w:rsidRDefault="00645798" w:rsidP="00ED70FA">
            <w:pPr>
              <w:spacing w:after="0"/>
              <w:jc w:val="center"/>
              <w:rPr>
                <w:rFonts w:ascii="Lato" w:hAnsi="Lato"/>
                <w:b/>
                <w:bCs/>
                <w:sz w:val="20"/>
                <w:szCs w:val="20"/>
              </w:rPr>
            </w:pPr>
            <w:r w:rsidRPr="00ED70FA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O3 Knowledge Topic 2: Tools and equipment</w:t>
            </w:r>
          </w:p>
        </w:tc>
      </w:tr>
      <w:tr w:rsidR="00645798" w:rsidRPr="00ED70FA" w14:paraId="2FFFACA5" w14:textId="77777777" w:rsidTr="00722C12">
        <w:trPr>
          <w:trHeight w:val="567"/>
        </w:trPr>
        <w:tc>
          <w:tcPr>
            <w:tcW w:w="2512" w:type="pct"/>
            <w:gridSpan w:val="4"/>
            <w:vAlign w:val="center"/>
          </w:tcPr>
          <w:p w14:paraId="556662F9" w14:textId="77777777" w:rsidR="00645798" w:rsidRPr="00ED70FA" w:rsidRDefault="00645798" w:rsidP="00ED70FA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ED70FA">
              <w:rPr>
                <w:rFonts w:ascii="Lato" w:hAnsi="Lato"/>
                <w:b/>
                <w:bCs/>
                <w:sz w:val="20"/>
                <w:szCs w:val="20"/>
              </w:rPr>
              <w:t xml:space="preserve">K5 </w:t>
            </w:r>
            <w:r w:rsidRPr="00ED70FA">
              <w:rPr>
                <w:rFonts w:ascii="Lato" w:hAnsi="Lato"/>
                <w:sz w:val="20"/>
                <w:szCs w:val="20"/>
              </w:rPr>
              <w:t>Tools: characteristics, purpose, safety, security, storage, maintenance, operation and applications</w:t>
            </w:r>
          </w:p>
        </w:tc>
        <w:tc>
          <w:tcPr>
            <w:tcW w:w="2488" w:type="pct"/>
            <w:gridSpan w:val="2"/>
            <w:vAlign w:val="center"/>
          </w:tcPr>
          <w:p w14:paraId="53EFC259" w14:textId="77777777" w:rsidR="00645798" w:rsidRPr="00ED70FA" w:rsidRDefault="00645798" w:rsidP="00ED70FA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45798" w:rsidRPr="00ED70FA" w14:paraId="4238454D" w14:textId="77777777" w:rsidTr="00722C12">
        <w:trPr>
          <w:trHeight w:val="567"/>
        </w:trPr>
        <w:tc>
          <w:tcPr>
            <w:tcW w:w="2512" w:type="pct"/>
            <w:gridSpan w:val="4"/>
            <w:vAlign w:val="center"/>
          </w:tcPr>
          <w:p w14:paraId="7E8F0763" w14:textId="77777777" w:rsidR="00645798" w:rsidRPr="00ED70FA" w:rsidRDefault="00645798" w:rsidP="00ED70FA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ED70FA">
              <w:rPr>
                <w:rFonts w:ascii="Lato" w:hAnsi="Lato"/>
                <w:b/>
                <w:bCs/>
                <w:sz w:val="20"/>
                <w:szCs w:val="20"/>
              </w:rPr>
              <w:t xml:space="preserve">K6 </w:t>
            </w:r>
            <w:r w:rsidRPr="00ED70FA">
              <w:rPr>
                <w:rFonts w:ascii="Lato" w:hAnsi="Lato"/>
                <w:sz w:val="20"/>
                <w:szCs w:val="20"/>
              </w:rPr>
              <w:t>Equipment: characteristics, purpose, safety, security, storage, maintenance, operation and applications</w:t>
            </w:r>
          </w:p>
        </w:tc>
        <w:tc>
          <w:tcPr>
            <w:tcW w:w="2488" w:type="pct"/>
            <w:gridSpan w:val="2"/>
            <w:vAlign w:val="center"/>
          </w:tcPr>
          <w:p w14:paraId="501B4BD0" w14:textId="77777777" w:rsidR="00645798" w:rsidRPr="00ED70FA" w:rsidRDefault="00645798" w:rsidP="00ED70FA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45798" w:rsidRPr="00ED70FA" w14:paraId="15A84370" w14:textId="77777777" w:rsidTr="00ED70FA">
        <w:trPr>
          <w:trHeight w:val="283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03C7738B" w14:textId="5812A355" w:rsidR="00645798" w:rsidRPr="00ED70FA" w:rsidRDefault="00645798" w:rsidP="00ED70FA">
            <w:pPr>
              <w:spacing w:after="0"/>
              <w:jc w:val="center"/>
              <w:rPr>
                <w:rFonts w:ascii="Lato" w:hAnsi="Lato"/>
                <w:b/>
                <w:bCs/>
                <w:sz w:val="20"/>
                <w:szCs w:val="20"/>
                <w:u w:val="single"/>
              </w:rPr>
            </w:pPr>
            <w:r w:rsidRPr="00ED70FA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O3 Knowledge Topic 3: Sustainability</w:t>
            </w:r>
          </w:p>
        </w:tc>
      </w:tr>
      <w:tr w:rsidR="00645798" w:rsidRPr="00ED70FA" w14:paraId="077C0F51" w14:textId="77777777" w:rsidTr="00722C12">
        <w:trPr>
          <w:trHeight w:val="567"/>
        </w:trPr>
        <w:tc>
          <w:tcPr>
            <w:tcW w:w="2512" w:type="pct"/>
            <w:gridSpan w:val="4"/>
            <w:vAlign w:val="center"/>
          </w:tcPr>
          <w:p w14:paraId="732FCC0B" w14:textId="77777777" w:rsidR="00645798" w:rsidRPr="00ED70FA" w:rsidRDefault="00645798" w:rsidP="00ED70FA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ED70FA">
              <w:rPr>
                <w:rFonts w:ascii="Lato" w:hAnsi="Lato"/>
                <w:b/>
                <w:bCs/>
                <w:sz w:val="20"/>
                <w:szCs w:val="20"/>
              </w:rPr>
              <w:t xml:space="preserve">K7 </w:t>
            </w:r>
            <w:r w:rsidRPr="00ED70FA">
              <w:rPr>
                <w:rFonts w:ascii="Lato" w:hAnsi="Lato"/>
                <w:sz w:val="20"/>
                <w:szCs w:val="20"/>
              </w:rPr>
              <w:t>Technological developments and their contribution to sustainability and business contexts</w:t>
            </w:r>
          </w:p>
        </w:tc>
        <w:tc>
          <w:tcPr>
            <w:tcW w:w="2488" w:type="pct"/>
            <w:gridSpan w:val="2"/>
            <w:vAlign w:val="center"/>
          </w:tcPr>
          <w:p w14:paraId="0BB3B038" w14:textId="77777777" w:rsidR="00645798" w:rsidRPr="00ED70FA" w:rsidRDefault="00645798" w:rsidP="00ED70FA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45798" w:rsidRPr="00ED70FA" w14:paraId="4B2C17D3" w14:textId="77777777" w:rsidTr="00ED70FA">
        <w:trPr>
          <w:trHeight w:val="283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3D644807" w14:textId="5E10E8B1" w:rsidR="00645798" w:rsidRPr="00ED70FA" w:rsidRDefault="00645798" w:rsidP="00ED70FA">
            <w:pPr>
              <w:spacing w:after="0"/>
              <w:jc w:val="center"/>
              <w:rPr>
                <w:rFonts w:ascii="Lato" w:hAnsi="Lato"/>
                <w:sz w:val="20"/>
                <w:szCs w:val="20"/>
              </w:rPr>
            </w:pPr>
            <w:r w:rsidRPr="00ED70FA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O3 Knowledge Topic 4: Project management</w:t>
            </w:r>
          </w:p>
        </w:tc>
      </w:tr>
      <w:tr w:rsidR="00645798" w:rsidRPr="00ED70FA" w14:paraId="4B9B8D23" w14:textId="77777777" w:rsidTr="00722C12">
        <w:trPr>
          <w:trHeight w:val="567"/>
        </w:trPr>
        <w:tc>
          <w:tcPr>
            <w:tcW w:w="2512" w:type="pct"/>
            <w:gridSpan w:val="4"/>
            <w:vAlign w:val="center"/>
          </w:tcPr>
          <w:p w14:paraId="759AC6FA" w14:textId="77777777" w:rsidR="00645798" w:rsidRPr="00ED70FA" w:rsidRDefault="00645798" w:rsidP="00ED70FA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ED70FA">
              <w:rPr>
                <w:rFonts w:ascii="Lato" w:hAnsi="Lato"/>
                <w:b/>
                <w:bCs/>
                <w:sz w:val="20"/>
                <w:szCs w:val="20"/>
              </w:rPr>
              <w:t xml:space="preserve">K8 </w:t>
            </w:r>
            <w:r w:rsidRPr="00ED70FA">
              <w:rPr>
                <w:rFonts w:ascii="Lato" w:hAnsi="Lato"/>
                <w:sz w:val="20"/>
                <w:szCs w:val="20"/>
              </w:rPr>
              <w:t>Project management lifecycle: terminology, key stages and requirements at each stage</w:t>
            </w:r>
          </w:p>
        </w:tc>
        <w:tc>
          <w:tcPr>
            <w:tcW w:w="2488" w:type="pct"/>
            <w:gridSpan w:val="2"/>
            <w:vAlign w:val="center"/>
          </w:tcPr>
          <w:p w14:paraId="4DD0500B" w14:textId="77777777" w:rsidR="00645798" w:rsidRPr="00ED70FA" w:rsidRDefault="00645798" w:rsidP="00ED70FA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45798" w:rsidRPr="00ED70FA" w14:paraId="773CF37A" w14:textId="77777777" w:rsidTr="00722C12">
        <w:trPr>
          <w:trHeight w:val="567"/>
        </w:trPr>
        <w:tc>
          <w:tcPr>
            <w:tcW w:w="2512" w:type="pct"/>
            <w:gridSpan w:val="4"/>
            <w:vAlign w:val="center"/>
          </w:tcPr>
          <w:p w14:paraId="29825B12" w14:textId="77777777" w:rsidR="00645798" w:rsidRPr="00ED70FA" w:rsidRDefault="00645798" w:rsidP="00ED70FA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ED70FA">
              <w:rPr>
                <w:rFonts w:ascii="Lato" w:hAnsi="Lato"/>
                <w:b/>
                <w:bCs/>
                <w:sz w:val="20"/>
                <w:szCs w:val="20"/>
              </w:rPr>
              <w:t>K9</w:t>
            </w:r>
            <w:r w:rsidRPr="00ED70FA">
              <w:rPr>
                <w:rFonts w:ascii="Lato" w:hAnsi="Lato"/>
                <w:sz w:val="20"/>
                <w:szCs w:val="20"/>
              </w:rPr>
              <w:t xml:space="preserve"> Project planning and monitoring tools and techniques</w:t>
            </w:r>
          </w:p>
        </w:tc>
        <w:tc>
          <w:tcPr>
            <w:tcW w:w="2488" w:type="pct"/>
            <w:gridSpan w:val="2"/>
            <w:vAlign w:val="center"/>
          </w:tcPr>
          <w:p w14:paraId="08EC95D6" w14:textId="77777777" w:rsidR="00645798" w:rsidRPr="00ED70FA" w:rsidRDefault="00645798" w:rsidP="00ED70FA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45798" w:rsidRPr="00ED70FA" w14:paraId="0513DD92" w14:textId="77777777" w:rsidTr="00ED70FA">
        <w:trPr>
          <w:trHeight w:val="283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78558D1F" w14:textId="49BBAEF5" w:rsidR="00645798" w:rsidRPr="00ED70FA" w:rsidRDefault="00645798" w:rsidP="00ED70FA">
            <w:pPr>
              <w:spacing w:after="0"/>
              <w:jc w:val="center"/>
              <w:rPr>
                <w:rFonts w:ascii="Lato" w:hAnsi="Lato"/>
                <w:sz w:val="20"/>
                <w:szCs w:val="20"/>
              </w:rPr>
            </w:pPr>
            <w:r w:rsidRPr="00ED70FA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O3 Knowledge Topic 5: Information and data</w:t>
            </w:r>
          </w:p>
        </w:tc>
      </w:tr>
      <w:tr w:rsidR="00645798" w:rsidRPr="00ED70FA" w14:paraId="2C253362" w14:textId="77777777" w:rsidTr="00722C12">
        <w:trPr>
          <w:trHeight w:val="567"/>
        </w:trPr>
        <w:tc>
          <w:tcPr>
            <w:tcW w:w="2512" w:type="pct"/>
            <w:gridSpan w:val="4"/>
            <w:vAlign w:val="center"/>
          </w:tcPr>
          <w:p w14:paraId="6627CE87" w14:textId="77777777" w:rsidR="00645798" w:rsidRPr="00ED70FA" w:rsidRDefault="00645798" w:rsidP="00ED70FA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ED70FA">
              <w:rPr>
                <w:rFonts w:ascii="Lato" w:hAnsi="Lato"/>
                <w:b/>
                <w:bCs/>
                <w:sz w:val="20"/>
                <w:szCs w:val="20"/>
              </w:rPr>
              <w:t>K10</w:t>
            </w:r>
            <w:r w:rsidRPr="00ED70FA">
              <w:rPr>
                <w:rFonts w:ascii="Lato" w:hAnsi="Lato"/>
                <w:sz w:val="20"/>
                <w:szCs w:val="20"/>
              </w:rPr>
              <w:t xml:space="preserve"> Coding script: different types, purpose and conventions</w:t>
            </w:r>
          </w:p>
        </w:tc>
        <w:tc>
          <w:tcPr>
            <w:tcW w:w="2488" w:type="pct"/>
            <w:gridSpan w:val="2"/>
            <w:vAlign w:val="center"/>
          </w:tcPr>
          <w:p w14:paraId="202AFC7E" w14:textId="77777777" w:rsidR="00645798" w:rsidRPr="00ED70FA" w:rsidRDefault="00645798" w:rsidP="00ED70FA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45798" w:rsidRPr="00ED70FA" w14:paraId="3AC4B2EC" w14:textId="77777777" w:rsidTr="00722C12">
        <w:trPr>
          <w:trHeight w:val="567"/>
        </w:trPr>
        <w:tc>
          <w:tcPr>
            <w:tcW w:w="2512" w:type="pct"/>
            <w:gridSpan w:val="4"/>
            <w:vAlign w:val="center"/>
          </w:tcPr>
          <w:p w14:paraId="2A3106A0" w14:textId="77777777" w:rsidR="00645798" w:rsidRPr="00ED70FA" w:rsidRDefault="00645798" w:rsidP="00ED70FA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ED70FA">
              <w:rPr>
                <w:rFonts w:ascii="Lato" w:hAnsi="Lato"/>
                <w:b/>
                <w:bCs/>
                <w:sz w:val="20"/>
                <w:szCs w:val="20"/>
              </w:rPr>
              <w:t>K11</w:t>
            </w:r>
            <w:r w:rsidRPr="00ED70FA">
              <w:rPr>
                <w:rFonts w:ascii="Lato" w:hAnsi="Lato"/>
                <w:sz w:val="20"/>
                <w:szCs w:val="20"/>
              </w:rPr>
              <w:t xml:space="preserve"> Digital design documentation: different types and purposes and convention</w:t>
            </w:r>
          </w:p>
        </w:tc>
        <w:tc>
          <w:tcPr>
            <w:tcW w:w="2488" w:type="pct"/>
            <w:gridSpan w:val="2"/>
            <w:vAlign w:val="center"/>
          </w:tcPr>
          <w:p w14:paraId="35D801AA" w14:textId="77777777" w:rsidR="00645798" w:rsidRPr="00ED70FA" w:rsidRDefault="00645798" w:rsidP="00ED70FA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45798" w:rsidRPr="00ED70FA" w14:paraId="4A51FC9D" w14:textId="77777777" w:rsidTr="00ED70FA">
        <w:trPr>
          <w:trHeight w:val="283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2710CB3F" w14:textId="4033D2FB" w:rsidR="00645798" w:rsidRPr="00ED70FA" w:rsidRDefault="00645798" w:rsidP="00ED70FA">
            <w:pPr>
              <w:spacing w:after="0"/>
              <w:jc w:val="center"/>
              <w:rPr>
                <w:rFonts w:ascii="Lato" w:hAnsi="Lato"/>
                <w:sz w:val="20"/>
                <w:szCs w:val="20"/>
              </w:rPr>
            </w:pPr>
            <w:r w:rsidRPr="00ED70FA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O3 Knowledge Topic 6: Problem solving</w:t>
            </w:r>
          </w:p>
        </w:tc>
      </w:tr>
      <w:tr w:rsidR="00645798" w:rsidRPr="00ED70FA" w14:paraId="5C83E8BF" w14:textId="77777777" w:rsidTr="00722C12">
        <w:trPr>
          <w:trHeight w:val="567"/>
        </w:trPr>
        <w:tc>
          <w:tcPr>
            <w:tcW w:w="2512" w:type="pct"/>
            <w:gridSpan w:val="4"/>
            <w:vAlign w:val="center"/>
          </w:tcPr>
          <w:p w14:paraId="4654ECE0" w14:textId="77777777" w:rsidR="00645798" w:rsidRPr="00ED70FA" w:rsidRDefault="00645798" w:rsidP="00ED70FA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ED70FA">
              <w:rPr>
                <w:rFonts w:ascii="Lato" w:hAnsi="Lato"/>
                <w:b/>
                <w:bCs/>
                <w:sz w:val="20"/>
                <w:szCs w:val="20"/>
              </w:rPr>
              <w:t>K12</w:t>
            </w:r>
            <w:r w:rsidRPr="00ED70FA">
              <w:rPr>
                <w:rFonts w:ascii="Lato" w:hAnsi="Lato"/>
                <w:sz w:val="20"/>
                <w:szCs w:val="20"/>
              </w:rPr>
              <w:t xml:space="preserve"> Frameworks, techniques, processes and strategies used to solve problems</w:t>
            </w:r>
          </w:p>
        </w:tc>
        <w:tc>
          <w:tcPr>
            <w:tcW w:w="2488" w:type="pct"/>
            <w:gridSpan w:val="2"/>
            <w:vAlign w:val="center"/>
          </w:tcPr>
          <w:p w14:paraId="43101F0C" w14:textId="77777777" w:rsidR="00645798" w:rsidRPr="00ED70FA" w:rsidRDefault="00645798" w:rsidP="00ED70FA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45798" w:rsidRPr="00ED70FA" w14:paraId="42F7D193" w14:textId="77777777" w:rsidTr="00ED70FA">
        <w:trPr>
          <w:trHeight w:val="283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4B84DBFA" w14:textId="1F31C931" w:rsidR="00645798" w:rsidRPr="00ED70FA" w:rsidRDefault="00645798" w:rsidP="00ED70FA">
            <w:pPr>
              <w:tabs>
                <w:tab w:val="left" w:pos="438"/>
              </w:tabs>
              <w:spacing w:after="0"/>
              <w:jc w:val="center"/>
              <w:rPr>
                <w:rFonts w:ascii="Lato" w:hAnsi="Lato"/>
                <w:b/>
                <w:bCs/>
                <w:sz w:val="20"/>
                <w:szCs w:val="20"/>
              </w:rPr>
            </w:pPr>
            <w:r w:rsidRPr="00ED70FA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O3 Knowledge Topic 7: Communication</w:t>
            </w:r>
          </w:p>
        </w:tc>
      </w:tr>
      <w:tr w:rsidR="00645798" w:rsidRPr="00ED70FA" w14:paraId="2400BBC8" w14:textId="77777777" w:rsidTr="00722C12">
        <w:trPr>
          <w:trHeight w:val="567"/>
        </w:trPr>
        <w:tc>
          <w:tcPr>
            <w:tcW w:w="2512" w:type="pct"/>
            <w:gridSpan w:val="4"/>
            <w:vAlign w:val="center"/>
          </w:tcPr>
          <w:p w14:paraId="382FC061" w14:textId="77777777" w:rsidR="00645798" w:rsidRPr="00ED70FA" w:rsidRDefault="00645798" w:rsidP="00ED70FA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ED70FA">
              <w:rPr>
                <w:rFonts w:ascii="Lato" w:hAnsi="Lato"/>
                <w:b/>
                <w:bCs/>
                <w:sz w:val="20"/>
                <w:szCs w:val="20"/>
              </w:rPr>
              <w:t xml:space="preserve">K13 </w:t>
            </w:r>
            <w:r w:rsidRPr="00ED70FA">
              <w:rPr>
                <w:rFonts w:ascii="Lato" w:hAnsi="Lato"/>
                <w:sz w:val="20"/>
                <w:szCs w:val="20"/>
              </w:rPr>
              <w:t>Principles of effective communication: conventions of different types of written communication and suitability for different purposes and audiences</w:t>
            </w:r>
          </w:p>
        </w:tc>
        <w:tc>
          <w:tcPr>
            <w:tcW w:w="2488" w:type="pct"/>
            <w:gridSpan w:val="2"/>
            <w:vAlign w:val="center"/>
          </w:tcPr>
          <w:p w14:paraId="1AF42A20" w14:textId="77777777" w:rsidR="00645798" w:rsidRPr="00ED70FA" w:rsidRDefault="00645798" w:rsidP="00ED70FA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45798" w:rsidRPr="00ED70FA" w14:paraId="175112B7" w14:textId="77777777" w:rsidTr="00722C12">
        <w:trPr>
          <w:trHeight w:val="567"/>
        </w:trPr>
        <w:tc>
          <w:tcPr>
            <w:tcW w:w="2512" w:type="pct"/>
            <w:gridSpan w:val="4"/>
            <w:vAlign w:val="center"/>
          </w:tcPr>
          <w:p w14:paraId="4B30BD4D" w14:textId="77777777" w:rsidR="00645798" w:rsidRPr="00ED70FA" w:rsidRDefault="00645798" w:rsidP="00ED70FA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ED70FA">
              <w:rPr>
                <w:rFonts w:ascii="Lato" w:hAnsi="Lato"/>
                <w:b/>
                <w:bCs/>
                <w:sz w:val="20"/>
                <w:szCs w:val="20"/>
              </w:rPr>
              <w:t xml:space="preserve">K14 </w:t>
            </w:r>
            <w:r w:rsidRPr="00ED70FA">
              <w:rPr>
                <w:rFonts w:ascii="Lato" w:hAnsi="Lato"/>
                <w:sz w:val="20"/>
                <w:szCs w:val="20"/>
              </w:rPr>
              <w:t xml:space="preserve">Spelling, punctuation and grammar (SPAG): punctuation markers, grammatical conventions and </w:t>
            </w:r>
            <w:r w:rsidRPr="00ED70FA">
              <w:rPr>
                <w:rFonts w:ascii="Lato" w:hAnsi="Lato"/>
                <w:sz w:val="20"/>
                <w:szCs w:val="20"/>
              </w:rPr>
              <w:lastRenderedPageBreak/>
              <w:t>spelling of key technical and non-technical terminology</w:t>
            </w:r>
          </w:p>
        </w:tc>
        <w:tc>
          <w:tcPr>
            <w:tcW w:w="2488" w:type="pct"/>
            <w:gridSpan w:val="2"/>
            <w:vAlign w:val="center"/>
          </w:tcPr>
          <w:p w14:paraId="27DAFE0D" w14:textId="77777777" w:rsidR="00645798" w:rsidRPr="00ED70FA" w:rsidRDefault="00645798" w:rsidP="00ED70FA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45798" w:rsidRPr="00ED70FA" w14:paraId="348BB8D2" w14:textId="77777777" w:rsidTr="00722C12">
        <w:trPr>
          <w:trHeight w:val="567"/>
        </w:trPr>
        <w:tc>
          <w:tcPr>
            <w:tcW w:w="2512" w:type="pct"/>
            <w:gridSpan w:val="4"/>
            <w:vAlign w:val="center"/>
          </w:tcPr>
          <w:p w14:paraId="1C47AFBA" w14:textId="77777777" w:rsidR="00645798" w:rsidRPr="00ED70FA" w:rsidRDefault="00645798" w:rsidP="00ED70FA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ED70FA">
              <w:rPr>
                <w:rFonts w:ascii="Lato" w:hAnsi="Lato"/>
                <w:b/>
                <w:bCs/>
                <w:sz w:val="20"/>
                <w:szCs w:val="20"/>
              </w:rPr>
              <w:t xml:space="preserve">K15 </w:t>
            </w:r>
            <w:r w:rsidRPr="00ED70FA">
              <w:rPr>
                <w:rFonts w:ascii="Lato" w:hAnsi="Lato"/>
                <w:sz w:val="20"/>
                <w:szCs w:val="20"/>
              </w:rPr>
              <w:t>Vocabulary: technical and non-technical and use to achieve particular effects and for different purposes</w:t>
            </w:r>
          </w:p>
        </w:tc>
        <w:tc>
          <w:tcPr>
            <w:tcW w:w="2488" w:type="pct"/>
            <w:gridSpan w:val="2"/>
            <w:vAlign w:val="center"/>
          </w:tcPr>
          <w:p w14:paraId="052D43B9" w14:textId="77777777" w:rsidR="00645798" w:rsidRPr="00ED70FA" w:rsidRDefault="00645798" w:rsidP="00ED70FA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45798" w:rsidRPr="00ED70FA" w14:paraId="2CCC589E" w14:textId="77777777" w:rsidTr="00722C12">
        <w:trPr>
          <w:trHeight w:val="567"/>
        </w:trPr>
        <w:tc>
          <w:tcPr>
            <w:tcW w:w="2512" w:type="pct"/>
            <w:gridSpan w:val="4"/>
            <w:vAlign w:val="center"/>
          </w:tcPr>
          <w:p w14:paraId="6F3E14FF" w14:textId="77777777" w:rsidR="00645798" w:rsidRPr="00ED70FA" w:rsidRDefault="00645798" w:rsidP="00ED70FA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ED70FA">
              <w:rPr>
                <w:rFonts w:ascii="Lato" w:hAnsi="Lato"/>
                <w:b/>
                <w:bCs/>
                <w:sz w:val="20"/>
                <w:szCs w:val="20"/>
              </w:rPr>
              <w:t>K16</w:t>
            </w:r>
            <w:r w:rsidRPr="00ED70FA">
              <w:rPr>
                <w:rFonts w:ascii="Lato" w:hAnsi="Lato"/>
                <w:sz w:val="20"/>
                <w:szCs w:val="20"/>
              </w:rPr>
              <w:t xml:space="preserve"> Engaging with an audience: obtaining and clarifying information</w:t>
            </w:r>
          </w:p>
        </w:tc>
        <w:tc>
          <w:tcPr>
            <w:tcW w:w="2488" w:type="pct"/>
            <w:gridSpan w:val="2"/>
            <w:vAlign w:val="center"/>
          </w:tcPr>
          <w:p w14:paraId="3BB86A21" w14:textId="77777777" w:rsidR="00645798" w:rsidRPr="00ED70FA" w:rsidRDefault="00645798" w:rsidP="00ED70FA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45798" w:rsidRPr="00ED70FA" w14:paraId="147ABC96" w14:textId="77777777" w:rsidTr="00ED70FA">
        <w:trPr>
          <w:trHeight w:val="283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36707D11" w14:textId="540026C1" w:rsidR="00645798" w:rsidRPr="00ED70FA" w:rsidRDefault="00645798" w:rsidP="00ED70FA">
            <w:pPr>
              <w:spacing w:after="0"/>
              <w:jc w:val="center"/>
              <w:rPr>
                <w:rFonts w:ascii="Lato" w:hAnsi="Lato"/>
                <w:b/>
                <w:bCs/>
                <w:color w:val="101010"/>
                <w:sz w:val="20"/>
                <w:szCs w:val="20"/>
              </w:rPr>
            </w:pPr>
            <w:r w:rsidRPr="00ED70FA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O3 Knowledge Topic 8: Digital</w:t>
            </w:r>
          </w:p>
        </w:tc>
      </w:tr>
      <w:tr w:rsidR="00645798" w:rsidRPr="00ED70FA" w14:paraId="534554CC" w14:textId="77777777" w:rsidTr="00722C12">
        <w:trPr>
          <w:trHeight w:val="567"/>
        </w:trPr>
        <w:tc>
          <w:tcPr>
            <w:tcW w:w="2512" w:type="pct"/>
            <w:gridSpan w:val="4"/>
            <w:vAlign w:val="center"/>
          </w:tcPr>
          <w:p w14:paraId="43A17DF0" w14:textId="77777777" w:rsidR="00645798" w:rsidRPr="00ED70FA" w:rsidRDefault="00645798" w:rsidP="00ED70FA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ED70FA">
              <w:rPr>
                <w:rFonts w:ascii="Lato" w:hAnsi="Lato"/>
                <w:b/>
                <w:bCs/>
                <w:sz w:val="20"/>
                <w:szCs w:val="20"/>
              </w:rPr>
              <w:t xml:space="preserve">K17 </w:t>
            </w:r>
            <w:r w:rsidRPr="00ED70FA">
              <w:rPr>
                <w:rFonts w:ascii="Lato" w:hAnsi="Lato"/>
                <w:sz w:val="20"/>
                <w:szCs w:val="20"/>
              </w:rPr>
              <w:t>Software: feature, functions, applications for project planning and coding</w:t>
            </w:r>
          </w:p>
        </w:tc>
        <w:tc>
          <w:tcPr>
            <w:tcW w:w="2488" w:type="pct"/>
            <w:gridSpan w:val="2"/>
            <w:vAlign w:val="center"/>
          </w:tcPr>
          <w:p w14:paraId="256949EA" w14:textId="77777777" w:rsidR="00645798" w:rsidRPr="00ED70FA" w:rsidRDefault="00645798" w:rsidP="00ED70FA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45798" w:rsidRPr="00ED70FA" w14:paraId="298840BA" w14:textId="77777777" w:rsidTr="00ED70FA">
        <w:trPr>
          <w:trHeight w:val="283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25D2F831" w14:textId="58F6A9B3" w:rsidR="00645798" w:rsidRPr="00ED70FA" w:rsidRDefault="00645798" w:rsidP="00ED70FA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ED70FA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 Additional </w:t>
            </w:r>
            <w:r w:rsidR="00ED70FA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t</w:t>
            </w:r>
            <w:r w:rsidRPr="00ED70FA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utor </w:t>
            </w:r>
            <w:r w:rsidR="00ED70FA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c</w:t>
            </w:r>
            <w:r w:rsidRPr="00ED70FA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omments:</w:t>
            </w:r>
          </w:p>
        </w:tc>
      </w:tr>
      <w:tr w:rsidR="00645798" w:rsidRPr="00ED70FA" w14:paraId="72D539A6" w14:textId="77777777" w:rsidTr="00086FC5">
        <w:trPr>
          <w:trHeight w:val="4649"/>
        </w:trPr>
        <w:tc>
          <w:tcPr>
            <w:tcW w:w="5000" w:type="pct"/>
            <w:gridSpan w:val="6"/>
          </w:tcPr>
          <w:p w14:paraId="6B27D9A3" w14:textId="77777777" w:rsidR="00645798" w:rsidRPr="00ED70FA" w:rsidRDefault="00645798" w:rsidP="00ED70FA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645798" w:rsidRPr="00ED70FA" w14:paraId="2668110D" w14:textId="77777777" w:rsidTr="00722C12">
        <w:trPr>
          <w:trHeight w:val="397"/>
        </w:trPr>
        <w:tc>
          <w:tcPr>
            <w:tcW w:w="1728" w:type="pct"/>
            <w:gridSpan w:val="2"/>
            <w:vAlign w:val="center"/>
          </w:tcPr>
          <w:p w14:paraId="791183D2" w14:textId="6A8EC0CA" w:rsidR="00645798" w:rsidRPr="00ED70FA" w:rsidRDefault="00645798" w:rsidP="00ED70FA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ED70FA">
              <w:rPr>
                <w:rFonts w:ascii="Lato" w:hAnsi="Lato"/>
                <w:b/>
                <w:bCs/>
                <w:sz w:val="20"/>
                <w:szCs w:val="20"/>
              </w:rPr>
              <w:t xml:space="preserve">Tutor </w:t>
            </w:r>
            <w:r w:rsidR="00ED70FA">
              <w:rPr>
                <w:rFonts w:ascii="Lato" w:hAnsi="Lato"/>
                <w:b/>
                <w:bCs/>
                <w:sz w:val="20"/>
                <w:szCs w:val="20"/>
              </w:rPr>
              <w:t>n</w:t>
            </w:r>
            <w:r w:rsidRPr="00ED70FA">
              <w:rPr>
                <w:rFonts w:ascii="Lato" w:hAnsi="Lato"/>
                <w:b/>
                <w:bCs/>
                <w:sz w:val="20"/>
                <w:szCs w:val="20"/>
              </w:rPr>
              <w:t>ame:</w:t>
            </w:r>
          </w:p>
        </w:tc>
        <w:tc>
          <w:tcPr>
            <w:tcW w:w="1729" w:type="pct"/>
            <w:gridSpan w:val="3"/>
            <w:vAlign w:val="center"/>
          </w:tcPr>
          <w:p w14:paraId="2FFB0C7F" w14:textId="0F94E57C" w:rsidR="00645798" w:rsidRPr="00ED70FA" w:rsidRDefault="00645798" w:rsidP="00ED70FA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ED70FA">
              <w:rPr>
                <w:rFonts w:ascii="Lato" w:hAnsi="Lato"/>
                <w:b/>
                <w:bCs/>
                <w:sz w:val="20"/>
                <w:szCs w:val="20"/>
              </w:rPr>
              <w:t>Sign</w:t>
            </w:r>
            <w:r w:rsidR="00ED70FA">
              <w:rPr>
                <w:rFonts w:ascii="Lato" w:hAnsi="Lato"/>
                <w:b/>
                <w:bCs/>
                <w:sz w:val="20"/>
                <w:szCs w:val="20"/>
              </w:rPr>
              <w:t>ature</w:t>
            </w:r>
            <w:r w:rsidRPr="00ED70FA">
              <w:rPr>
                <w:rFonts w:ascii="Lato" w:hAnsi="Lato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1543" w:type="pct"/>
            <w:vAlign w:val="center"/>
          </w:tcPr>
          <w:p w14:paraId="4D1B2BB1" w14:textId="77777777" w:rsidR="00645798" w:rsidRPr="00ED70FA" w:rsidRDefault="00645798" w:rsidP="00ED70FA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ED70FA">
              <w:rPr>
                <w:rFonts w:ascii="Lato" w:hAnsi="Lato"/>
                <w:b/>
                <w:bCs/>
                <w:sz w:val="20"/>
                <w:szCs w:val="20"/>
              </w:rPr>
              <w:t>Date:</w:t>
            </w:r>
          </w:p>
        </w:tc>
      </w:tr>
      <w:tr w:rsidR="00645798" w:rsidRPr="00ED70FA" w14:paraId="598C33BE" w14:textId="77777777" w:rsidTr="00722C12">
        <w:trPr>
          <w:trHeight w:val="397"/>
        </w:trPr>
        <w:tc>
          <w:tcPr>
            <w:tcW w:w="1728" w:type="pct"/>
            <w:gridSpan w:val="2"/>
            <w:vAlign w:val="center"/>
          </w:tcPr>
          <w:p w14:paraId="0162DAD8" w14:textId="77777777" w:rsidR="00645798" w:rsidRPr="00ED70FA" w:rsidRDefault="00645798" w:rsidP="00ED70FA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ED70FA">
              <w:rPr>
                <w:rFonts w:ascii="Lato" w:hAnsi="Lato"/>
                <w:b/>
                <w:bCs/>
                <w:sz w:val="20"/>
                <w:szCs w:val="20"/>
              </w:rPr>
              <w:t>Student name:</w:t>
            </w:r>
          </w:p>
        </w:tc>
        <w:tc>
          <w:tcPr>
            <w:tcW w:w="1729" w:type="pct"/>
            <w:gridSpan w:val="3"/>
            <w:vAlign w:val="center"/>
          </w:tcPr>
          <w:p w14:paraId="48725002" w14:textId="39194922" w:rsidR="00645798" w:rsidRPr="00ED70FA" w:rsidRDefault="00645798" w:rsidP="00ED70FA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ED70FA">
              <w:rPr>
                <w:rFonts w:ascii="Lato" w:hAnsi="Lato"/>
                <w:b/>
                <w:bCs/>
                <w:sz w:val="20"/>
                <w:szCs w:val="20"/>
              </w:rPr>
              <w:t>Sign</w:t>
            </w:r>
            <w:r w:rsidR="00ED70FA">
              <w:rPr>
                <w:rFonts w:ascii="Lato" w:hAnsi="Lato"/>
                <w:b/>
                <w:bCs/>
                <w:sz w:val="20"/>
                <w:szCs w:val="20"/>
              </w:rPr>
              <w:t>ature</w:t>
            </w:r>
            <w:r w:rsidRPr="00ED70FA">
              <w:rPr>
                <w:rFonts w:ascii="Lato" w:hAnsi="Lato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1543" w:type="pct"/>
            <w:vAlign w:val="center"/>
          </w:tcPr>
          <w:p w14:paraId="647437C4" w14:textId="77777777" w:rsidR="00645798" w:rsidRPr="00ED70FA" w:rsidRDefault="00645798" w:rsidP="00ED70FA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ED70FA">
              <w:rPr>
                <w:rFonts w:ascii="Lato" w:hAnsi="Lato"/>
                <w:b/>
                <w:bCs/>
                <w:sz w:val="20"/>
                <w:szCs w:val="20"/>
              </w:rPr>
              <w:t>Date:</w:t>
            </w:r>
          </w:p>
        </w:tc>
      </w:tr>
      <w:bookmarkEnd w:id="0"/>
    </w:tbl>
    <w:p w14:paraId="72A9DC2F" w14:textId="77777777" w:rsidR="00645798" w:rsidRPr="00ED70FA" w:rsidRDefault="00645798" w:rsidP="00ED70FA">
      <w:pPr>
        <w:spacing w:after="0"/>
        <w:rPr>
          <w:rFonts w:ascii="Lato" w:hAnsi="Lato"/>
          <w:sz w:val="20"/>
          <w:szCs w:val="20"/>
        </w:rPr>
      </w:pPr>
    </w:p>
    <w:p w14:paraId="79671371" w14:textId="533025EF" w:rsidR="00400661" w:rsidRPr="00ED70FA" w:rsidRDefault="00400661" w:rsidP="00ED70FA">
      <w:pPr>
        <w:spacing w:after="0"/>
        <w:rPr>
          <w:rFonts w:ascii="Lato" w:hAnsi="Lato"/>
          <w:sz w:val="20"/>
          <w:szCs w:val="20"/>
        </w:rPr>
      </w:pPr>
    </w:p>
    <w:sectPr w:rsidR="00400661" w:rsidRPr="00ED70FA" w:rsidSect="00D96E82">
      <w:headerReference w:type="default" r:id="rId11"/>
      <w:footerReference w:type="default" r:id="rId12"/>
      <w:pgSz w:w="11906" w:h="16838"/>
      <w:pgMar w:top="1440" w:right="1134" w:bottom="144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B20C03" w14:textId="77777777" w:rsidR="009C4D6F" w:rsidRDefault="009C4D6F" w:rsidP="00186EC4">
      <w:r>
        <w:separator/>
      </w:r>
    </w:p>
  </w:endnote>
  <w:endnote w:type="continuationSeparator" w:id="0">
    <w:p w14:paraId="0D4DF726" w14:textId="77777777" w:rsidR="009C4D6F" w:rsidRDefault="009C4D6F" w:rsidP="00186E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Light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53C1F124-FEE2-4422-A674-33AB52DBCA11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2" w:fontKey="{BC9420BB-0212-455A-8FBC-4A7055408D04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16C90D54-F3B9-4609-ACDC-35C63C601E3D}"/>
    <w:embedBold r:id="rId4" w:fontKey="{5E30BD7A-0D7C-4E80-AE17-CD484FB6A234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8CA7D35D-CEDB-4AB4-A90C-96C5E87E289B}"/>
    <w:embedBold r:id="rId6" w:fontKey="{FDB7D138-3746-4D0C-BCCC-4C6AFB594595}"/>
  </w:font>
  <w:font w:name="Hypatia Sans Pro">
    <w:altName w:val="Calibri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">
    <w:altName w:val="Segoe UI"/>
    <w:charset w:val="00"/>
    <w:family w:val="swiss"/>
    <w:pitch w:val="variable"/>
    <w:sig w:usb0="E10002FF" w:usb1="5000ECFF" w:usb2="00000021" w:usb3="00000000" w:csb0="0000019F" w:csb1="00000000"/>
    <w:embedRegular r:id="rId7" w:fontKey="{518EBCE2-EA68-481D-88F0-FBF4EBF24F2C}"/>
    <w:embedBold r:id="rId8" w:fontKey="{B7E4AC58-E966-41C0-B2D9-8CFA74233523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FDE39B95-6954-4092-98E6-361FBB34CD20}"/>
    <w:embedBold r:id="rId10" w:fontKey="{54F44991-AE23-4B53-A7DE-DB58EF7D30F2}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1" w:fontKey="{47541307-09A4-44FB-8E64-2C3A9CA4FB02}"/>
  </w:font>
  <w:font w:name="Hypatia Sans Pro Black">
    <w:altName w:val="Hypatia Sans Pro Black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 Medium">
    <w:charset w:val="00"/>
    <w:family w:val="swiss"/>
    <w:pitch w:val="variable"/>
    <w:sig w:usb0="E10002FF" w:usb1="5000ECFF" w:usb2="00000021" w:usb3="00000000" w:csb0="0000019F" w:csb1="00000000"/>
    <w:embedRegular r:id="rId12" w:fontKey="{F1AA9080-B3D4-4AA2-AF52-EA756BED38BF}"/>
  </w:font>
  <w:font w:name="Bebas Neue">
    <w:altName w:val="Bebas Neue"/>
    <w:charset w:val="00"/>
    <w:family w:val="swiss"/>
    <w:pitch w:val="variable"/>
    <w:sig w:usb0="00000007" w:usb1="00000001" w:usb2="00000000" w:usb3="00000000" w:csb0="00000093" w:csb1="00000000"/>
    <w:embedRegular r:id="rId13" w:fontKey="{1A3EA571-6B90-4FAD-A148-6CEA267960BA}"/>
    <w:embedBold r:id="rId14" w:fontKey="{57D2573F-47F7-4A68-9095-C1810F7F3235}"/>
  </w:font>
  <w:font w:name="Lato Black">
    <w:altName w:val="Lato Black"/>
    <w:charset w:val="00"/>
    <w:family w:val="swiss"/>
    <w:pitch w:val="variable"/>
    <w:sig w:usb0="E10002FF" w:usb1="5000ECFF" w:usb2="00000021" w:usb3="00000000" w:csb0="0000019F" w:csb1="00000000"/>
    <w:embedRegular r:id="rId15" w:fontKey="{37AC5351-8507-4BEC-884E-D65D962A88B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6" w:fontKey="{816A6FEB-FA17-44E5-9C38-75630BBFA83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748290" w14:textId="77777777" w:rsidR="00606234" w:rsidRDefault="00D96E82" w:rsidP="00186EC4">
    <w:pPr>
      <w:pStyle w:val="Footer"/>
    </w:pPr>
    <w:r>
      <w:rPr>
        <w:noProof/>
        <w:sz w:val="72"/>
        <w:szCs w:val="72"/>
      </w:rPr>
      <w:drawing>
        <wp:anchor distT="0" distB="0" distL="114300" distR="114300" simplePos="0" relativeHeight="251658241" behindDoc="1" locked="0" layoutInCell="1" allowOverlap="1" wp14:anchorId="61A9216A" wp14:editId="3073C629">
          <wp:simplePos x="0" y="0"/>
          <wp:positionH relativeFrom="column">
            <wp:posOffset>-719528</wp:posOffset>
          </wp:positionH>
          <wp:positionV relativeFrom="paragraph">
            <wp:posOffset>74316</wp:posOffset>
          </wp:positionV>
          <wp:extent cx="7567930" cy="571500"/>
          <wp:effectExtent l="0" t="0" r="1270" b="0"/>
          <wp:wrapNone/>
          <wp:docPr id="9" name="Picture 9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94656"/>
                  <a:stretch/>
                </pic:blipFill>
                <pic:spPr bwMode="auto">
                  <a:xfrm>
                    <a:off x="0" y="0"/>
                    <a:ext cx="7567930" cy="5715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B0DA67" w14:textId="77777777" w:rsidR="009C4D6F" w:rsidRDefault="009C4D6F" w:rsidP="00186EC4">
      <w:r>
        <w:separator/>
      </w:r>
    </w:p>
  </w:footnote>
  <w:footnote w:type="continuationSeparator" w:id="0">
    <w:p w14:paraId="498FC73D" w14:textId="77777777" w:rsidR="009C4D6F" w:rsidRDefault="009C4D6F" w:rsidP="00186E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4133E1" w14:textId="77777777" w:rsidR="00606234" w:rsidRDefault="00D96E82" w:rsidP="00186EC4">
    <w:pPr>
      <w:pStyle w:val="Header"/>
    </w:pPr>
    <w:r>
      <w:rPr>
        <w:noProof/>
        <w:sz w:val="72"/>
        <w:szCs w:val="72"/>
      </w:rPr>
      <w:drawing>
        <wp:anchor distT="0" distB="0" distL="114300" distR="114300" simplePos="0" relativeHeight="251658240" behindDoc="1" locked="0" layoutInCell="1" allowOverlap="1" wp14:anchorId="7B3391CA" wp14:editId="046CEC12">
          <wp:simplePos x="0" y="0"/>
          <wp:positionH relativeFrom="column">
            <wp:posOffset>-719528</wp:posOffset>
          </wp:positionH>
          <wp:positionV relativeFrom="paragraph">
            <wp:posOffset>-450340</wp:posOffset>
          </wp:positionV>
          <wp:extent cx="7568347" cy="1607185"/>
          <wp:effectExtent l="0" t="0" r="1270" b="5715"/>
          <wp:wrapNone/>
          <wp:docPr id="8" name="Picture 8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4987"/>
                  <a:stretch/>
                </pic:blipFill>
                <pic:spPr bwMode="auto">
                  <a:xfrm>
                    <a:off x="0" y="0"/>
                    <a:ext cx="7568347" cy="160718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9878B63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01EE442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32A2F12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A34523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3028D4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6BE91F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05AF5F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CBA64CF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50E61F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69A080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00846D8"/>
    <w:multiLevelType w:val="hybridMultilevel"/>
    <w:tmpl w:val="0D2C98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DA3612"/>
    <w:multiLevelType w:val="hybridMultilevel"/>
    <w:tmpl w:val="0ACC92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9DD3674"/>
    <w:multiLevelType w:val="hybridMultilevel"/>
    <w:tmpl w:val="3168A88A"/>
    <w:lvl w:ilvl="0" w:tplc="64A20B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2C220D"/>
    <w:multiLevelType w:val="hybridMultilevel"/>
    <w:tmpl w:val="2222EE7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231DAF"/>
    <w:multiLevelType w:val="hybridMultilevel"/>
    <w:tmpl w:val="195898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FF46CC"/>
    <w:multiLevelType w:val="hybridMultilevel"/>
    <w:tmpl w:val="8C44B0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024731C"/>
    <w:multiLevelType w:val="hybridMultilevel"/>
    <w:tmpl w:val="5C8838EE"/>
    <w:lvl w:ilvl="0" w:tplc="F6665DBA">
      <w:numFmt w:val="bullet"/>
      <w:lvlText w:val="•"/>
      <w:lvlJc w:val="left"/>
      <w:pPr>
        <w:ind w:left="750" w:hanging="375"/>
      </w:pPr>
      <w:rPr>
        <w:rFonts w:ascii="Segoe UI Light" w:eastAsia="Verdana" w:hAnsi="Segoe UI Light" w:cs="Segoe UI Light" w:hint="default"/>
      </w:rPr>
    </w:lvl>
    <w:lvl w:ilvl="1" w:tplc="0409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17" w15:restartNumberingAfterBreak="0">
    <w:nsid w:val="442A3718"/>
    <w:multiLevelType w:val="hybridMultilevel"/>
    <w:tmpl w:val="A26C921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E2B6D35"/>
    <w:multiLevelType w:val="hybridMultilevel"/>
    <w:tmpl w:val="BD0855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81961AA"/>
    <w:multiLevelType w:val="hybridMultilevel"/>
    <w:tmpl w:val="FF2258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696D44CB"/>
    <w:multiLevelType w:val="hybridMultilevel"/>
    <w:tmpl w:val="AD14610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D3A2826"/>
    <w:multiLevelType w:val="hybridMultilevel"/>
    <w:tmpl w:val="D0B89C9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FB12278"/>
    <w:multiLevelType w:val="hybridMultilevel"/>
    <w:tmpl w:val="0AD4D3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8731C3D"/>
    <w:multiLevelType w:val="hybridMultilevel"/>
    <w:tmpl w:val="407A159C"/>
    <w:lvl w:ilvl="0" w:tplc="78920916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71873556">
    <w:abstractNumId w:val="20"/>
  </w:num>
  <w:num w:numId="2" w16cid:durableId="2007249744">
    <w:abstractNumId w:val="15"/>
  </w:num>
  <w:num w:numId="3" w16cid:durableId="327364335">
    <w:abstractNumId w:val="13"/>
  </w:num>
  <w:num w:numId="4" w16cid:durableId="3015785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898659392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44720056">
    <w:abstractNumId w:val="21"/>
  </w:num>
  <w:num w:numId="7" w16cid:durableId="1055545664">
    <w:abstractNumId w:val="10"/>
  </w:num>
  <w:num w:numId="8" w16cid:durableId="1042754733">
    <w:abstractNumId w:val="16"/>
  </w:num>
  <w:num w:numId="9" w16cid:durableId="917322937">
    <w:abstractNumId w:val="23"/>
  </w:num>
  <w:num w:numId="10" w16cid:durableId="1013190749">
    <w:abstractNumId w:val="0"/>
  </w:num>
  <w:num w:numId="11" w16cid:durableId="1930650531">
    <w:abstractNumId w:val="1"/>
  </w:num>
  <w:num w:numId="12" w16cid:durableId="1308511527">
    <w:abstractNumId w:val="2"/>
  </w:num>
  <w:num w:numId="13" w16cid:durableId="388306197">
    <w:abstractNumId w:val="3"/>
  </w:num>
  <w:num w:numId="14" w16cid:durableId="2072314791">
    <w:abstractNumId w:val="8"/>
  </w:num>
  <w:num w:numId="15" w16cid:durableId="919170468">
    <w:abstractNumId w:val="4"/>
  </w:num>
  <w:num w:numId="16" w16cid:durableId="1477987122">
    <w:abstractNumId w:val="5"/>
  </w:num>
  <w:num w:numId="17" w16cid:durableId="1155990345">
    <w:abstractNumId w:val="6"/>
  </w:num>
  <w:num w:numId="18" w16cid:durableId="1828210026">
    <w:abstractNumId w:val="7"/>
  </w:num>
  <w:num w:numId="19" w16cid:durableId="1846819228">
    <w:abstractNumId w:val="9"/>
  </w:num>
  <w:num w:numId="20" w16cid:durableId="759563224">
    <w:abstractNumId w:val="18"/>
  </w:num>
  <w:num w:numId="21" w16cid:durableId="941424711">
    <w:abstractNumId w:val="11"/>
  </w:num>
  <w:num w:numId="22" w16cid:durableId="2020887352">
    <w:abstractNumId w:val="22"/>
  </w:num>
  <w:num w:numId="23" w16cid:durableId="1870101161">
    <w:abstractNumId w:val="14"/>
  </w:num>
  <w:num w:numId="24" w16cid:durableId="47186876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activeWritingStyle w:appName="MSWord" w:lang="en-US" w:vendorID="64" w:dllVersion="4096" w:nlCheck="1" w:checkStyle="0"/>
  <w:activeWritingStyle w:appName="MSWord" w:lang="en-GB" w:vendorID="64" w:dllVersion="4096" w:nlCheck="1" w:checkStyle="0"/>
  <w:activeWritingStyle w:appName="MSWord" w:lang="es-ES_tradnl" w:vendorID="64" w:dllVersion="4096" w:nlCheck="1" w:checkStyle="0"/>
  <w:activeWritingStyle w:appName="MSWord" w:lang="en-GB" w:vendorID="64" w:dllVersion="0" w:nlCheck="1" w:checkStyle="0"/>
  <w:activeWritingStyle w:appName="MSWord" w:lang="en-GB" w:vendorID="64" w:dllVersion="6" w:nlCheck="1" w:checkStyle="1"/>
  <w:activeWritingStyle w:appName="MSWord" w:lang="es-ES" w:vendorID="64" w:dllVersion="4096" w:nlCheck="1" w:checkStyle="0"/>
  <w:activeWritingStyle w:appName="MSWord" w:lang="es-ES" w:vendorID="64" w:dllVersion="0" w:nlCheck="1" w:checkStyle="0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DE2NzUyNTE1MjY2NTFS0lEKTi0uzszPAykwrAUANdWgNiwAAAA="/>
  </w:docVars>
  <w:rsids>
    <w:rsidRoot w:val="00F87464"/>
    <w:rsid w:val="00001E81"/>
    <w:rsid w:val="00020E91"/>
    <w:rsid w:val="00026EA8"/>
    <w:rsid w:val="000474CD"/>
    <w:rsid w:val="00086FC5"/>
    <w:rsid w:val="00090681"/>
    <w:rsid w:val="000B0AA7"/>
    <w:rsid w:val="000C4BBF"/>
    <w:rsid w:val="000C5DAC"/>
    <w:rsid w:val="000C7A85"/>
    <w:rsid w:val="00143E14"/>
    <w:rsid w:val="00146B9A"/>
    <w:rsid w:val="00155039"/>
    <w:rsid w:val="0015709A"/>
    <w:rsid w:val="00186EC4"/>
    <w:rsid w:val="001A11BC"/>
    <w:rsid w:val="001A75FF"/>
    <w:rsid w:val="001D1128"/>
    <w:rsid w:val="001D5CB1"/>
    <w:rsid w:val="001E5C1F"/>
    <w:rsid w:val="002054A0"/>
    <w:rsid w:val="00235579"/>
    <w:rsid w:val="00246EAC"/>
    <w:rsid w:val="00257F4E"/>
    <w:rsid w:val="0026428C"/>
    <w:rsid w:val="00271B51"/>
    <w:rsid w:val="00276291"/>
    <w:rsid w:val="00280EC8"/>
    <w:rsid w:val="00284E3D"/>
    <w:rsid w:val="00285572"/>
    <w:rsid w:val="002A70D2"/>
    <w:rsid w:val="002C1EB1"/>
    <w:rsid w:val="002C6569"/>
    <w:rsid w:val="00300D58"/>
    <w:rsid w:val="00301F13"/>
    <w:rsid w:val="003023CA"/>
    <w:rsid w:val="00303699"/>
    <w:rsid w:val="00311C3F"/>
    <w:rsid w:val="00314450"/>
    <w:rsid w:val="00325FCC"/>
    <w:rsid w:val="003559F6"/>
    <w:rsid w:val="00382E32"/>
    <w:rsid w:val="003B2037"/>
    <w:rsid w:val="003C3244"/>
    <w:rsid w:val="003C3D64"/>
    <w:rsid w:val="003D35D4"/>
    <w:rsid w:val="003E63F8"/>
    <w:rsid w:val="003E72A2"/>
    <w:rsid w:val="003F007C"/>
    <w:rsid w:val="00400661"/>
    <w:rsid w:val="0041566A"/>
    <w:rsid w:val="004514CD"/>
    <w:rsid w:val="00486FF0"/>
    <w:rsid w:val="00487E4F"/>
    <w:rsid w:val="004B230E"/>
    <w:rsid w:val="004B4F93"/>
    <w:rsid w:val="004D500E"/>
    <w:rsid w:val="00532DB6"/>
    <w:rsid w:val="00535AEC"/>
    <w:rsid w:val="00544CC2"/>
    <w:rsid w:val="0057101F"/>
    <w:rsid w:val="00574154"/>
    <w:rsid w:val="00587C3A"/>
    <w:rsid w:val="005E3D50"/>
    <w:rsid w:val="00606234"/>
    <w:rsid w:val="006063CC"/>
    <w:rsid w:val="00632B83"/>
    <w:rsid w:val="00633656"/>
    <w:rsid w:val="006378A3"/>
    <w:rsid w:val="00645798"/>
    <w:rsid w:val="006522FE"/>
    <w:rsid w:val="00670E3A"/>
    <w:rsid w:val="00671709"/>
    <w:rsid w:val="006739F8"/>
    <w:rsid w:val="0069357B"/>
    <w:rsid w:val="006B1F23"/>
    <w:rsid w:val="006D728A"/>
    <w:rsid w:val="006F24FE"/>
    <w:rsid w:val="006F408E"/>
    <w:rsid w:val="00707927"/>
    <w:rsid w:val="0072345C"/>
    <w:rsid w:val="00761E25"/>
    <w:rsid w:val="00780EF9"/>
    <w:rsid w:val="007836D4"/>
    <w:rsid w:val="007957FA"/>
    <w:rsid w:val="007D1618"/>
    <w:rsid w:val="007F783B"/>
    <w:rsid w:val="00811478"/>
    <w:rsid w:val="0081323D"/>
    <w:rsid w:val="00845747"/>
    <w:rsid w:val="00862977"/>
    <w:rsid w:val="0088324D"/>
    <w:rsid w:val="008835D6"/>
    <w:rsid w:val="008837F9"/>
    <w:rsid w:val="008C5D5F"/>
    <w:rsid w:val="008D358E"/>
    <w:rsid w:val="008E79CC"/>
    <w:rsid w:val="00906A34"/>
    <w:rsid w:val="00916B15"/>
    <w:rsid w:val="00922C7B"/>
    <w:rsid w:val="00965729"/>
    <w:rsid w:val="009716FE"/>
    <w:rsid w:val="009871DC"/>
    <w:rsid w:val="009C4D6F"/>
    <w:rsid w:val="009D79D8"/>
    <w:rsid w:val="00A00731"/>
    <w:rsid w:val="00A03DBF"/>
    <w:rsid w:val="00A05B66"/>
    <w:rsid w:val="00A060D7"/>
    <w:rsid w:val="00A31FC7"/>
    <w:rsid w:val="00A57FAB"/>
    <w:rsid w:val="00A63B30"/>
    <w:rsid w:val="00AD0B1B"/>
    <w:rsid w:val="00AE51B3"/>
    <w:rsid w:val="00B06CA1"/>
    <w:rsid w:val="00B235BA"/>
    <w:rsid w:val="00B36933"/>
    <w:rsid w:val="00B43FC6"/>
    <w:rsid w:val="00B448D1"/>
    <w:rsid w:val="00B651CD"/>
    <w:rsid w:val="00B767C3"/>
    <w:rsid w:val="00B86BC6"/>
    <w:rsid w:val="00B92915"/>
    <w:rsid w:val="00BA455F"/>
    <w:rsid w:val="00BB6F12"/>
    <w:rsid w:val="00BD0C21"/>
    <w:rsid w:val="00BE4E9A"/>
    <w:rsid w:val="00BF1E30"/>
    <w:rsid w:val="00BF775B"/>
    <w:rsid w:val="00C14BDB"/>
    <w:rsid w:val="00C1570E"/>
    <w:rsid w:val="00C26541"/>
    <w:rsid w:val="00C71D17"/>
    <w:rsid w:val="00CA1752"/>
    <w:rsid w:val="00CD4720"/>
    <w:rsid w:val="00CF71A1"/>
    <w:rsid w:val="00D166E6"/>
    <w:rsid w:val="00D273E2"/>
    <w:rsid w:val="00D4494D"/>
    <w:rsid w:val="00D51389"/>
    <w:rsid w:val="00D52E34"/>
    <w:rsid w:val="00D746D4"/>
    <w:rsid w:val="00D96E82"/>
    <w:rsid w:val="00DA019D"/>
    <w:rsid w:val="00DC760C"/>
    <w:rsid w:val="00DD2542"/>
    <w:rsid w:val="00E00036"/>
    <w:rsid w:val="00E101BC"/>
    <w:rsid w:val="00E45761"/>
    <w:rsid w:val="00E9643E"/>
    <w:rsid w:val="00EA3FFF"/>
    <w:rsid w:val="00EC7A81"/>
    <w:rsid w:val="00ED1AD4"/>
    <w:rsid w:val="00ED259C"/>
    <w:rsid w:val="00ED49B8"/>
    <w:rsid w:val="00ED70FA"/>
    <w:rsid w:val="00EE7003"/>
    <w:rsid w:val="00EF294B"/>
    <w:rsid w:val="00F04ABB"/>
    <w:rsid w:val="00F22187"/>
    <w:rsid w:val="00F30A45"/>
    <w:rsid w:val="00F364CB"/>
    <w:rsid w:val="00F461FC"/>
    <w:rsid w:val="00F87464"/>
    <w:rsid w:val="00F965D4"/>
    <w:rsid w:val="00FA17B3"/>
    <w:rsid w:val="00FB50A3"/>
    <w:rsid w:val="00FD1A00"/>
    <w:rsid w:val="00FF0F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A18363D"/>
  <w15:chartTrackingRefBased/>
  <w15:docId w15:val="{ED1156D3-8B75-47B4-B7FC-7B038038DE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86EC4"/>
    <w:pPr>
      <w:spacing w:after="240" w:line="276" w:lineRule="auto"/>
    </w:pPr>
    <w:rPr>
      <w:rFonts w:ascii="Segoe UI" w:hAnsi="Segoe UI" w:cs="Segoe UI"/>
      <w:color w:val="000000"/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6063CC"/>
    <w:pPr>
      <w:outlineLvl w:val="0"/>
    </w:pPr>
    <w:rPr>
      <w:rFonts w:ascii="Hypatia Sans Pro" w:hAnsi="Hypatia Sans Pro"/>
      <w:color w:val="00A4D2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cheduleHeaderDescription">
    <w:name w:val="Schedule Header Description"/>
    <w:basedOn w:val="Normal"/>
    <w:next w:val="Normal"/>
    <w:rsid w:val="008835D6"/>
    <w:pPr>
      <w:keepNext/>
      <w:jc w:val="center"/>
    </w:pPr>
    <w:rPr>
      <w:b/>
    </w:rPr>
  </w:style>
  <w:style w:type="paragraph" w:styleId="ListParagraph">
    <w:name w:val="List Paragraph"/>
    <w:basedOn w:val="Normal"/>
    <w:uiPriority w:val="34"/>
    <w:qFormat/>
    <w:rsid w:val="00D273E2"/>
    <w:pPr>
      <w:numPr>
        <w:numId w:val="9"/>
      </w:numPr>
      <w:spacing w:after="200"/>
      <w:ind w:left="714" w:hanging="357"/>
      <w:contextualSpacing/>
    </w:pPr>
    <w:rPr>
      <w:rFonts w:ascii="Lato" w:hAnsi="Lato"/>
      <w:lang w:eastAsia="en-GB"/>
    </w:rPr>
  </w:style>
  <w:style w:type="paragraph" w:styleId="EndnoteText">
    <w:name w:val="endnote text"/>
    <w:basedOn w:val="Normal"/>
    <w:link w:val="EndnoteTextChar"/>
    <w:semiHidden/>
    <w:rsid w:val="008835D6"/>
    <w:pPr>
      <w:spacing w:after="0" w:line="240" w:lineRule="auto"/>
    </w:pPr>
    <w:rPr>
      <w:rFonts w:ascii="Times New Roman" w:hAnsi="Times New Roman"/>
      <w:lang w:eastAsia="zh-CN"/>
    </w:rPr>
  </w:style>
  <w:style w:type="character" w:customStyle="1" w:styleId="EndnoteTextChar">
    <w:name w:val="Endnote Text Char"/>
    <w:link w:val="EndnoteText"/>
    <w:semiHidden/>
    <w:rsid w:val="008835D6"/>
    <w:rPr>
      <w:rFonts w:ascii="Times New Roman" w:eastAsia="Times New Roman" w:hAnsi="Times New Roman" w:cs="Times New Roman"/>
      <w:sz w:val="20"/>
      <w:szCs w:val="20"/>
      <w:lang w:val="en-US" w:eastAsia="zh-CN"/>
    </w:rPr>
  </w:style>
  <w:style w:type="character" w:styleId="CommentReference">
    <w:name w:val="annotation reference"/>
    <w:uiPriority w:val="99"/>
    <w:semiHidden/>
    <w:unhideWhenUsed/>
    <w:rsid w:val="00D52E3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52E34"/>
    <w:pPr>
      <w:spacing w:line="240" w:lineRule="auto"/>
    </w:pPr>
  </w:style>
  <w:style w:type="character" w:customStyle="1" w:styleId="CommentTextChar">
    <w:name w:val="Comment Text Char"/>
    <w:link w:val="CommentText"/>
    <w:uiPriority w:val="99"/>
    <w:rsid w:val="00D52E34"/>
    <w:rPr>
      <w:rFonts w:ascii="Tahoma" w:eastAsia="Times New Roman" w:hAnsi="Tahoma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52E34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D52E34"/>
    <w:rPr>
      <w:rFonts w:ascii="Tahoma" w:eastAsia="Times New Roman" w:hAnsi="Tahoma" w:cs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52E34"/>
    <w:pPr>
      <w:spacing w:after="0" w:line="240" w:lineRule="auto"/>
    </w:pPr>
    <w:rPr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D52E34"/>
    <w:rPr>
      <w:rFonts w:ascii="Segoe UI" w:eastAsia="Times New Roman" w:hAnsi="Segoe UI" w:cs="Segoe UI"/>
      <w:sz w:val="18"/>
      <w:szCs w:val="18"/>
    </w:rPr>
  </w:style>
  <w:style w:type="paragraph" w:customStyle="1" w:styleId="BasicParagraph">
    <w:name w:val="[Basic Paragraph]"/>
    <w:basedOn w:val="Normal"/>
    <w:uiPriority w:val="99"/>
    <w:rsid w:val="00314450"/>
    <w:pPr>
      <w:autoSpaceDE w:val="0"/>
      <w:autoSpaceDN w:val="0"/>
      <w:adjustRightInd w:val="0"/>
      <w:spacing w:after="0" w:line="288" w:lineRule="auto"/>
      <w:textAlignment w:val="center"/>
    </w:pPr>
    <w:rPr>
      <w:rFonts w:ascii="Times" w:hAnsi="Times" w:cs="Times"/>
    </w:rPr>
  </w:style>
  <w:style w:type="table" w:styleId="TableGrid">
    <w:name w:val="Table Grid"/>
    <w:basedOn w:val="TableNormal"/>
    <w:uiPriority w:val="59"/>
    <w:rsid w:val="00314450"/>
    <w:rPr>
      <w:rFonts w:eastAsia="Times New Roman"/>
      <w:sz w:val="24"/>
      <w:szCs w:val="24"/>
      <w:lang w:val="es-ES_tradnl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character" w:customStyle="1" w:styleId="Heading1Char">
    <w:name w:val="Heading 1 Char"/>
    <w:link w:val="Heading1"/>
    <w:uiPriority w:val="9"/>
    <w:rsid w:val="006063CC"/>
    <w:rPr>
      <w:rFonts w:ascii="Hypatia Sans Pro" w:hAnsi="Hypatia Sans Pro" w:cs="Segoe UI"/>
      <w:color w:val="00A4D2"/>
      <w:sz w:val="28"/>
      <w:szCs w:val="28"/>
      <w:lang w:val="en-US" w:eastAsia="en-US"/>
    </w:rPr>
  </w:style>
  <w:style w:type="paragraph" w:customStyle="1" w:styleId="Tabletitle">
    <w:name w:val="Table title"/>
    <w:qFormat/>
    <w:rsid w:val="00D4494D"/>
    <w:pPr>
      <w:framePr w:hSpace="180" w:wrap="around" w:vAnchor="text" w:hAnchor="text" w:y="1"/>
      <w:suppressAutoHyphens/>
      <w:snapToGrid w:val="0"/>
      <w:contextualSpacing/>
      <w:suppressOverlap/>
    </w:pPr>
    <w:rPr>
      <w:rFonts w:ascii="Hypatia Sans Pro" w:hAnsi="Hypatia Sans Pro" w:cs="Segoe UI"/>
      <w:b/>
      <w:bCs/>
      <w:color w:val="00A4D2"/>
      <w:sz w:val="28"/>
      <w:szCs w:val="28"/>
      <w:lang w:eastAsia="es-ES"/>
    </w:rPr>
  </w:style>
  <w:style w:type="paragraph" w:styleId="Title">
    <w:name w:val="Title"/>
    <w:basedOn w:val="Normal"/>
    <w:link w:val="TitleChar"/>
    <w:uiPriority w:val="99"/>
    <w:qFormat/>
    <w:rsid w:val="00D166E6"/>
    <w:pPr>
      <w:suppressAutoHyphens/>
      <w:autoSpaceDE w:val="0"/>
      <w:autoSpaceDN w:val="0"/>
      <w:adjustRightInd w:val="0"/>
      <w:spacing w:after="0" w:line="240" w:lineRule="auto"/>
      <w:textAlignment w:val="center"/>
    </w:pPr>
    <w:rPr>
      <w:rFonts w:ascii="Lato" w:hAnsi="Lato" w:cs="Hypatia Sans Pro Black"/>
      <w:color w:val="13416B"/>
      <w:sz w:val="76"/>
      <w:szCs w:val="60"/>
      <w:lang w:eastAsia="en-GB"/>
    </w:rPr>
  </w:style>
  <w:style w:type="character" w:customStyle="1" w:styleId="TitleChar">
    <w:name w:val="Title Char"/>
    <w:link w:val="Title"/>
    <w:uiPriority w:val="99"/>
    <w:rsid w:val="00D166E6"/>
    <w:rPr>
      <w:rFonts w:ascii="Lato" w:hAnsi="Lato" w:cs="Hypatia Sans Pro Black"/>
      <w:color w:val="13416B"/>
      <w:sz w:val="76"/>
      <w:szCs w:val="60"/>
      <w:lang w:val="en-GB"/>
    </w:rPr>
  </w:style>
  <w:style w:type="paragraph" w:customStyle="1" w:styleId="copy">
    <w:name w:val="copy"/>
    <w:basedOn w:val="Normal"/>
    <w:uiPriority w:val="99"/>
    <w:rsid w:val="00A060D7"/>
    <w:pPr>
      <w:suppressAutoHyphens/>
      <w:autoSpaceDE w:val="0"/>
      <w:autoSpaceDN w:val="0"/>
      <w:adjustRightInd w:val="0"/>
      <w:spacing w:before="240"/>
      <w:textAlignment w:val="center"/>
    </w:pPr>
    <w:rPr>
      <w:rFonts w:ascii="Lato Medium" w:hAnsi="Lato Medium" w:cs="Lato Medium"/>
      <w:color w:val="302626"/>
      <w:lang w:eastAsia="en-GB"/>
    </w:rPr>
  </w:style>
  <w:style w:type="paragraph" w:customStyle="1" w:styleId="entradilla">
    <w:name w:val="entradilla"/>
    <w:basedOn w:val="Subtitle"/>
    <w:uiPriority w:val="99"/>
    <w:rsid w:val="00D166E6"/>
    <w:pPr>
      <w:spacing w:line="240" w:lineRule="auto"/>
    </w:pPr>
    <w:rPr>
      <w:color w:val="808080" w:themeColor="background1" w:themeShade="80"/>
    </w:rPr>
  </w:style>
  <w:style w:type="paragraph" w:styleId="Subtitle">
    <w:name w:val="Subtitle"/>
    <w:basedOn w:val="Normal"/>
    <w:link w:val="SubtitleChar"/>
    <w:uiPriority w:val="99"/>
    <w:qFormat/>
    <w:rsid w:val="00A57FAB"/>
    <w:pPr>
      <w:keepNext/>
      <w:suppressAutoHyphens/>
      <w:autoSpaceDE w:val="0"/>
      <w:autoSpaceDN w:val="0"/>
      <w:adjustRightInd w:val="0"/>
      <w:spacing w:before="283" w:after="0"/>
      <w:textAlignment w:val="center"/>
    </w:pPr>
    <w:rPr>
      <w:rFonts w:ascii="Hypatia Sans Pro" w:hAnsi="Hypatia Sans Pro" w:cs="Bebas Neue"/>
      <w:color w:val="F29114"/>
      <w:sz w:val="48"/>
      <w:szCs w:val="48"/>
      <w:lang w:eastAsia="en-GB"/>
    </w:rPr>
  </w:style>
  <w:style w:type="character" w:customStyle="1" w:styleId="SubtitleChar">
    <w:name w:val="Subtitle Char"/>
    <w:link w:val="Subtitle"/>
    <w:uiPriority w:val="99"/>
    <w:rsid w:val="00A57FAB"/>
    <w:rPr>
      <w:rFonts w:ascii="Hypatia Sans Pro" w:hAnsi="Hypatia Sans Pro" w:cs="Bebas Neue"/>
      <w:color w:val="F29114"/>
      <w:sz w:val="48"/>
      <w:szCs w:val="48"/>
      <w:lang w:val="en-GB"/>
    </w:rPr>
  </w:style>
  <w:style w:type="paragraph" w:customStyle="1" w:styleId="subsubtile">
    <w:name w:val="subsubtile"/>
    <w:basedOn w:val="copy"/>
    <w:uiPriority w:val="99"/>
    <w:rsid w:val="00ED1AD4"/>
    <w:pPr>
      <w:spacing w:before="57"/>
    </w:pPr>
    <w:rPr>
      <w:rFonts w:ascii="Lato Black" w:hAnsi="Lato Black" w:cs="Lato Black"/>
      <w:sz w:val="26"/>
      <w:szCs w:val="26"/>
    </w:rPr>
  </w:style>
  <w:style w:type="paragraph" w:customStyle="1" w:styleId="debajoprecio">
    <w:name w:val="debajo precio"/>
    <w:basedOn w:val="Normal"/>
    <w:uiPriority w:val="99"/>
    <w:rsid w:val="00F30A45"/>
    <w:pPr>
      <w:suppressAutoHyphens/>
      <w:autoSpaceDE w:val="0"/>
      <w:autoSpaceDN w:val="0"/>
      <w:adjustRightInd w:val="0"/>
      <w:spacing w:after="0" w:line="288" w:lineRule="auto"/>
      <w:textAlignment w:val="center"/>
    </w:pPr>
    <w:rPr>
      <w:rFonts w:ascii="Lato Medium" w:hAnsi="Lato Medium" w:cs="Lato Medium"/>
      <w:color w:val="302626"/>
      <w:sz w:val="16"/>
      <w:szCs w:val="16"/>
      <w:lang w:eastAsia="en-GB"/>
    </w:rPr>
  </w:style>
  <w:style w:type="paragraph" w:customStyle="1" w:styleId="Price">
    <w:name w:val="Price"/>
    <w:basedOn w:val="Normal"/>
    <w:uiPriority w:val="99"/>
    <w:rsid w:val="00F30A45"/>
    <w:pPr>
      <w:autoSpaceDE w:val="0"/>
      <w:autoSpaceDN w:val="0"/>
      <w:adjustRightInd w:val="0"/>
      <w:spacing w:after="0" w:line="360" w:lineRule="atLeast"/>
      <w:textAlignment w:val="center"/>
    </w:pPr>
    <w:rPr>
      <w:rFonts w:ascii="Hypatia Sans Pro" w:hAnsi="Hypatia Sans Pro" w:cs="Bebas Neue"/>
      <w:b/>
      <w:bCs/>
      <w:sz w:val="28"/>
      <w:szCs w:val="28"/>
      <w:lang w:eastAsia="en-GB"/>
    </w:rPr>
  </w:style>
  <w:style w:type="paragraph" w:customStyle="1" w:styleId="NoParagraphStyle">
    <w:name w:val="[No Paragraph Style]"/>
    <w:rsid w:val="00ED1AD4"/>
    <w:pPr>
      <w:autoSpaceDE w:val="0"/>
      <w:autoSpaceDN w:val="0"/>
      <w:adjustRightInd w:val="0"/>
      <w:spacing w:line="288" w:lineRule="auto"/>
      <w:textAlignment w:val="center"/>
    </w:pPr>
    <w:rPr>
      <w:rFonts w:ascii="Lato Black" w:hAnsi="Lato Black"/>
      <w:color w:val="000000"/>
      <w:sz w:val="24"/>
      <w:szCs w:val="24"/>
    </w:rPr>
  </w:style>
  <w:style w:type="table" w:styleId="TableGridLight">
    <w:name w:val="Grid Table Light"/>
    <w:basedOn w:val="TableNormal"/>
    <w:uiPriority w:val="40"/>
    <w:rsid w:val="00AD0B1B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customStyle="1" w:styleId="tablecopysmall">
    <w:name w:val="table copy small"/>
    <w:basedOn w:val="copy"/>
    <w:qFormat/>
    <w:rsid w:val="0026428C"/>
    <w:pPr>
      <w:spacing w:before="0" w:after="120"/>
    </w:pPr>
    <w:rPr>
      <w:sz w:val="16"/>
      <w:szCs w:val="16"/>
    </w:rPr>
  </w:style>
  <w:style w:type="paragraph" w:customStyle="1" w:styleId="titletable">
    <w:name w:val="title table"/>
    <w:basedOn w:val="copy"/>
    <w:qFormat/>
    <w:rsid w:val="00587C3A"/>
    <w:pPr>
      <w:spacing w:before="100" w:beforeAutospacing="1" w:after="0"/>
    </w:pPr>
  </w:style>
  <w:style w:type="paragraph" w:customStyle="1" w:styleId="a">
    <w:name w:val="+"/>
    <w:basedOn w:val="debajoprecio"/>
    <w:qFormat/>
    <w:rsid w:val="006522FE"/>
    <w:pPr>
      <w:spacing w:line="276" w:lineRule="auto"/>
    </w:pPr>
    <w:rPr>
      <w:color w:val="F29114"/>
      <w:sz w:val="20"/>
      <w:szCs w:val="20"/>
    </w:rPr>
  </w:style>
  <w:style w:type="paragraph" w:customStyle="1" w:styleId="Default">
    <w:name w:val="Default"/>
    <w:rsid w:val="006F24FE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  <w14:ligatures w14:val="standardContextual"/>
    </w:rPr>
  </w:style>
  <w:style w:type="table" w:customStyle="1" w:styleId="TableGrid1">
    <w:name w:val="Table Grid1"/>
    <w:basedOn w:val="TableNormal"/>
    <w:next w:val="TableGrid"/>
    <w:uiPriority w:val="39"/>
    <w:rsid w:val="006F24FE"/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4514CD"/>
    <w:rPr>
      <w:rFonts w:ascii="Segoe UI" w:hAnsi="Segoe UI" w:cs="Segoe UI"/>
      <w:color w:val="000000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aul.Bullock\Downloads\Proposal%202023%20(3)%20(1)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9637aa1-7b48-4060-803a-c34c58bc8bfc">
      <Terms xmlns="http://schemas.microsoft.com/office/infopath/2007/PartnerControls"/>
    </lcf76f155ced4ddcb4097134ff3c332f>
    <TaxCatchAll xmlns="be2b0b65-5089-4106-bb34-2edddfc01d42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4943E03D21409458C563385EC82CF9D" ma:contentTypeVersion="16" ma:contentTypeDescription="Create a new document." ma:contentTypeScope="" ma:versionID="6c33236aa19c84073bd918ca3cb867e8">
  <xsd:schema xmlns:xsd="http://www.w3.org/2001/XMLSchema" xmlns:xs="http://www.w3.org/2001/XMLSchema" xmlns:p="http://schemas.microsoft.com/office/2006/metadata/properties" xmlns:ns2="89637aa1-7b48-4060-803a-c34c58bc8bfc" xmlns:ns3="be2b0b65-5089-4106-bb34-2edddfc01d42" targetNamespace="http://schemas.microsoft.com/office/2006/metadata/properties" ma:root="true" ma:fieldsID="13775cba076172efd2c52a4c8e34602a" ns2:_="" ns3:_="">
    <xsd:import namespace="89637aa1-7b48-4060-803a-c34c58bc8bfc"/>
    <xsd:import namespace="be2b0b65-5089-4106-bb34-2edddfc01d4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637aa1-7b48-4060-803a-c34c58bc8bf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b7c6541b-5fbd-4626-9433-52d72c03e0b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hidden="true" ma:internalName="MediaServiceOCR" ma:readOnly="true">
      <xsd:simpleType>
        <xsd:restriction base="dms:Note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2b0b65-5089-4106-bb34-2edddfc01d42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0b4e1055-39ed-4ab2-90b8-c0740928b36e}" ma:internalName="TaxCatchAll" ma:readOnly="false" ma:showField="CatchAllData" ma:web="be2b0b65-5089-4106-bb34-2edddfc01d4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50C8E6E-5DD4-4A11-937D-A6DF84850D7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EB8C2D3-6CA4-4B36-98F2-DEBED56396F2}">
  <ds:schemaRefs>
    <ds:schemaRef ds:uri="89637aa1-7b48-4060-803a-c34c58bc8bfc"/>
    <ds:schemaRef ds:uri="http://purl.org/dc/elements/1.1/"/>
    <ds:schemaRef ds:uri="http://www.w3.org/XML/1998/namespace"/>
    <ds:schemaRef ds:uri="http://purl.org/dc/terms/"/>
    <ds:schemaRef ds:uri="http://schemas.microsoft.com/office/infopath/2007/PartnerControls"/>
    <ds:schemaRef ds:uri="http://schemas.microsoft.com/office/2006/metadata/properties"/>
    <ds:schemaRef ds:uri="http://schemas.microsoft.com/office/2006/documentManagement/types"/>
    <ds:schemaRef ds:uri="http://purl.org/dc/dcmitype/"/>
    <ds:schemaRef ds:uri="http://schemas.openxmlformats.org/package/2006/metadata/core-properties"/>
    <ds:schemaRef ds:uri="be2b0b65-5089-4106-bb34-2edddfc01d42"/>
  </ds:schemaRefs>
</ds:datastoreItem>
</file>

<file path=customXml/itemProps3.xml><?xml version="1.0" encoding="utf-8"?>
<ds:datastoreItem xmlns:ds="http://schemas.openxmlformats.org/officeDocument/2006/customXml" ds:itemID="{788C15F6-3759-463A-8382-F872E0DAFD7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9637aa1-7b48-4060-803a-c34c58bc8bfc"/>
    <ds:schemaRef ds:uri="be2b0b65-5089-4106-bb34-2edddfc01d4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DCEE0393-72BA-45C8-918A-A6E46FB6FED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Proposal 2023 (3) (1)</Template>
  <TotalTime>3</TotalTime>
  <Pages>2</Pages>
  <Words>275</Words>
  <Characters>1815</Characters>
  <Application>Microsoft Office Word</Application>
  <DocSecurity>0</DocSecurity>
  <Lines>86</Lines>
  <Paragraphs>42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 Bullock</dc:creator>
  <cp:keywords/>
  <dc:description/>
  <cp:lastModifiedBy>Stacy Henshall</cp:lastModifiedBy>
  <cp:revision>11</cp:revision>
  <cp:lastPrinted>2020-02-04T08:01:00Z</cp:lastPrinted>
  <dcterms:created xsi:type="dcterms:W3CDTF">2025-10-08T16:37:00Z</dcterms:created>
  <dcterms:modified xsi:type="dcterms:W3CDTF">2025-10-22T09:49:00Z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0x01010004943E03D21409458C563385EC82CF9D</vt:lpwstr>
  </property>
  <property fmtid="{D5CDD505-2E9C-101B-9397-08002B2CF9AE}" pid="3" name="MediaServiceImageTags">
    <vt:lpwstr/>
  </property>
  <property fmtid="{D5CDD505-2E9C-101B-9397-08002B2CF9AE}" pid="4" name="GrammarlyDocumentId">
    <vt:lpwstr>d79b82a3-c31a-49de-99bf-514145dbbc02</vt:lpwstr>
  </property>
</Properties>
</file>